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C726C" w14:textId="77777777" w:rsidR="00A62631" w:rsidRPr="004B279D" w:rsidRDefault="00A62631" w:rsidP="00A62631">
      <w:pPr>
        <w:pStyle w:val="NoSpacing"/>
      </w:pPr>
      <w:r w:rsidRPr="004B279D">
        <w:rPr>
          <w:u w:val="single"/>
        </w:rPr>
        <w:t>Nicholas STONYWELL</w:t>
      </w:r>
      <w:r w:rsidRPr="004B279D">
        <w:t xml:space="preserve">  </w:t>
      </w:r>
      <w:proofErr w:type="gramStart"/>
      <w:r w:rsidRPr="004B279D">
        <w:t xml:space="preserve">   (</w:t>
      </w:r>
      <w:proofErr w:type="gramEnd"/>
      <w:r w:rsidRPr="004B279D">
        <w:t>fl.1494-5)</w:t>
      </w:r>
    </w:p>
    <w:p w14:paraId="18AE9252" w14:textId="77777777" w:rsidR="00A62631" w:rsidRPr="004B279D" w:rsidRDefault="00A62631" w:rsidP="00A62631">
      <w:pPr>
        <w:pStyle w:val="NoSpacing"/>
      </w:pPr>
    </w:p>
    <w:p w14:paraId="7C301BA4" w14:textId="77777777" w:rsidR="00A62631" w:rsidRPr="004B279D" w:rsidRDefault="00A62631" w:rsidP="00A62631">
      <w:pPr>
        <w:pStyle w:val="NoSpacing"/>
      </w:pPr>
    </w:p>
    <w:p w14:paraId="5CA16A32" w14:textId="77777777" w:rsidR="00A62631" w:rsidRPr="004B279D" w:rsidRDefault="00A62631" w:rsidP="00A62631">
      <w:pPr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 xml:space="preserve">         1494-5</w:t>
      </w:r>
      <w:r w:rsidRPr="004B279D">
        <w:rPr>
          <w:rFonts w:ascii="Times New Roman" w:hAnsi="Times New Roman" w:cs="Times New Roman"/>
          <w:sz w:val="24"/>
          <w:szCs w:val="24"/>
        </w:rPr>
        <w:tab/>
        <w:t>He was Clerk of the Peace for Kesteven.</w:t>
      </w:r>
    </w:p>
    <w:p w14:paraId="3773F7AD" w14:textId="77777777" w:rsidR="00A62631" w:rsidRPr="004B279D" w:rsidRDefault="00A62631" w:rsidP="00A62631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76F176D2" w14:textId="77777777" w:rsidR="00A62631" w:rsidRPr="004B279D" w:rsidRDefault="00A62631" w:rsidP="00A6263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p.119)</w:t>
      </w:r>
    </w:p>
    <w:p w14:paraId="2868415D" w14:textId="77777777" w:rsidR="00A62631" w:rsidRPr="004B279D" w:rsidRDefault="00A62631" w:rsidP="00A6263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A055FE" w14:textId="77777777" w:rsidR="00A62631" w:rsidRPr="004B279D" w:rsidRDefault="00A62631" w:rsidP="00A6263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0FB682" w14:textId="77777777" w:rsidR="00A62631" w:rsidRPr="004B279D" w:rsidRDefault="00A62631" w:rsidP="00A62631">
      <w:pPr>
        <w:pStyle w:val="NoSpacing"/>
      </w:pPr>
      <w:r w:rsidRPr="004B279D">
        <w:t>13 September 2018</w:t>
      </w:r>
    </w:p>
    <w:p w14:paraId="6DA87949" w14:textId="77777777" w:rsidR="006B2F86" w:rsidRPr="00E71FC3" w:rsidRDefault="00A626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FB360" w14:textId="77777777" w:rsidR="00A62631" w:rsidRDefault="00A62631" w:rsidP="00E71FC3">
      <w:r>
        <w:separator/>
      </w:r>
    </w:p>
  </w:endnote>
  <w:endnote w:type="continuationSeparator" w:id="0">
    <w:p w14:paraId="798B54F2" w14:textId="77777777" w:rsidR="00A62631" w:rsidRDefault="00A626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988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1E100" w14:textId="77777777" w:rsidR="00A62631" w:rsidRDefault="00A62631" w:rsidP="00E71FC3">
      <w:r>
        <w:separator/>
      </w:r>
    </w:p>
  </w:footnote>
  <w:footnote w:type="continuationSeparator" w:id="0">
    <w:p w14:paraId="59DE7117" w14:textId="77777777" w:rsidR="00A62631" w:rsidRDefault="00A626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631"/>
    <w:rsid w:val="001A7C09"/>
    <w:rsid w:val="00577BD5"/>
    <w:rsid w:val="00656CBA"/>
    <w:rsid w:val="006A1F77"/>
    <w:rsid w:val="00733BE7"/>
    <w:rsid w:val="00A626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D6536"/>
  <w15:chartTrackingRefBased/>
  <w15:docId w15:val="{91F0417C-9752-4018-B3D3-F4DDD390A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263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2018-11-17T22:43:00Z</dcterms:created>
  <dcterms:modified xsi:type="dcterms:W3CDTF">2018-11-17T22:43:00Z</dcterms:modified>
</cp:coreProperties>
</file>